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AFFFF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KYGHLEY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fl.1403)</w:t>
      </w:r>
    </w:p>
    <w:p w14:paraId="67DBAB62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714AAEF5" w14:textId="77777777" w:rsidR="000761AE" w:rsidRDefault="000761AE" w:rsidP="000761AE">
      <w:pPr>
        <w:pStyle w:val="NoSpacing"/>
        <w:rPr>
          <w:rFonts w:cs="Times New Roman"/>
          <w:szCs w:val="24"/>
        </w:rPr>
      </w:pPr>
    </w:p>
    <w:p w14:paraId="5926DD78" w14:textId="77777777" w:rsidR="000761AE" w:rsidRDefault="000761AE" w:rsidP="000761AE">
      <w:pPr>
        <w:pStyle w:val="NoSpacing"/>
        <w:rPr>
          <w:rFonts w:cs="Times New Roman"/>
          <w:szCs w:val="24"/>
        </w:rPr>
      </w:pPr>
    </w:p>
    <w:p w14:paraId="430B3729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Jan.1403</w:t>
      </w:r>
      <w:r>
        <w:rPr>
          <w:rFonts w:cs="Times New Roman"/>
          <w:szCs w:val="24"/>
        </w:rPr>
        <w:tab/>
        <w:t>He was one of those who were ordered to appear before the King and Council</w:t>
      </w:r>
    </w:p>
    <w:p w14:paraId="204FEF52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at Westminster on 3 February </w:t>
      </w:r>
      <w:proofErr w:type="gramStart"/>
      <w:r>
        <w:rPr>
          <w:rFonts w:cs="Times New Roman"/>
          <w:szCs w:val="24"/>
        </w:rPr>
        <w:t>in order to</w:t>
      </w:r>
      <w:proofErr w:type="gramEnd"/>
      <w:r>
        <w:rPr>
          <w:rFonts w:cs="Times New Roman"/>
          <w:szCs w:val="24"/>
        </w:rPr>
        <w:t xml:space="preserve"> answer a complaint by </w:t>
      </w:r>
    </w:p>
    <w:p w14:paraId="359CE4F2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the Flemings.   (C.C.R. 1402-5 p.27)</w:t>
      </w:r>
    </w:p>
    <w:p w14:paraId="5F07EEAE" w14:textId="77777777" w:rsidR="000761AE" w:rsidRDefault="000761AE" w:rsidP="000761AE">
      <w:pPr>
        <w:pStyle w:val="NoSpacing"/>
        <w:rPr>
          <w:rFonts w:cs="Times New Roman"/>
          <w:szCs w:val="24"/>
        </w:rPr>
      </w:pPr>
    </w:p>
    <w:p w14:paraId="4E5C7016" w14:textId="77777777" w:rsidR="000761AE" w:rsidRDefault="000761AE" w:rsidP="000761AE">
      <w:pPr>
        <w:pStyle w:val="NoSpacing"/>
        <w:rPr>
          <w:rFonts w:cs="Times New Roman"/>
          <w:szCs w:val="24"/>
        </w:rPr>
      </w:pPr>
    </w:p>
    <w:p w14:paraId="4B44E4E4" w14:textId="77777777" w:rsidR="000761AE" w:rsidRDefault="000761AE" w:rsidP="000761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12A306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1F8339" w14:textId="77777777" w:rsidR="000761AE" w:rsidRDefault="000761AE" w:rsidP="009139A6">
      <w:r>
        <w:separator/>
      </w:r>
    </w:p>
  </w:endnote>
  <w:endnote w:type="continuationSeparator" w:id="0">
    <w:p w14:paraId="06730D2E" w14:textId="77777777" w:rsidR="000761AE" w:rsidRDefault="000761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E0DE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6DAA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F47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816DA7" w14:textId="77777777" w:rsidR="000761AE" w:rsidRDefault="000761AE" w:rsidP="009139A6">
      <w:r>
        <w:separator/>
      </w:r>
    </w:p>
  </w:footnote>
  <w:footnote w:type="continuationSeparator" w:id="0">
    <w:p w14:paraId="610378EB" w14:textId="77777777" w:rsidR="000761AE" w:rsidRDefault="000761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0F4B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3A8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FEF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1AE"/>
    <w:rsid w:val="000666E0"/>
    <w:rsid w:val="000761AE"/>
    <w:rsid w:val="000A391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BFB41"/>
  <w15:chartTrackingRefBased/>
  <w15:docId w15:val="{54C32C7B-EA32-4850-B0AF-08DD568F0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2024-09-08T18:11:00Z</dcterms:created>
  <dcterms:modified xsi:type="dcterms:W3CDTF">2024-09-08T18:12:00Z</dcterms:modified>
</cp:coreProperties>
</file>